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A9783" w14:textId="32038F4D" w:rsidR="00D623BD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117A4B">
        <w:rPr>
          <w:rFonts w:cs="Arial"/>
          <w:b/>
          <w:sz w:val="24"/>
          <w:szCs w:val="24"/>
        </w:rPr>
        <w:t>103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4</w:t>
      </w:r>
      <w:r w:rsidR="00F210BE">
        <w:rPr>
          <w:rFonts w:eastAsia="SimSun"/>
          <w:b/>
          <w:i/>
          <w:sz w:val="28"/>
          <w:lang w:val="en-US" w:eastAsia="zh-CN"/>
        </w:rPr>
        <w:t>3991</w:t>
      </w:r>
    </w:p>
    <w:p w14:paraId="2B6359F4" w14:textId="744E9B69" w:rsidR="00D623BD" w:rsidRDefault="00117A4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117A4B">
        <w:rPr>
          <w:rFonts w:ascii="Arial" w:hAnsi="Arial" w:cs="Arial"/>
          <w:b/>
          <w:bCs/>
          <w:sz w:val="24"/>
          <w:lang w:val="it-IT"/>
        </w:rPr>
        <w:t>Fukuoka City, Fukuoka, Japan, 20th May 2024 - 24th May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D623BD" w14:paraId="1EA2101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7EA58F" w14:textId="77777777" w:rsidR="00D623B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8</w:t>
            </w:r>
            <w:r>
              <w:rPr>
                <w:i/>
                <w:sz w:val="14"/>
              </w:rPr>
              <w:t>.0</w:t>
            </w:r>
          </w:p>
        </w:tc>
      </w:tr>
      <w:tr w:rsidR="00D623BD" w14:paraId="107BAAD9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9547" w14:textId="77777777" w:rsidR="00D623B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D623BD" w14:paraId="2DA2F5D1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73560971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6B5203F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19297F3F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D201A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562BA" w14:textId="08DD8A0A" w:rsidR="00D623BD" w:rsidRDefault="00DE4C75">
            <w:pPr>
              <w:pStyle w:val="CRCoverPage"/>
              <w:spacing w:after="0"/>
              <w:ind w:left="100"/>
            </w:pPr>
            <w:r>
              <w:t>PRD21 CDS: PC</w:t>
            </w:r>
            <w:r w:rsidR="006B7860">
              <w:t>2</w:t>
            </w:r>
            <w:r>
              <w:t xml:space="preserve"> NR CA_n78A-n79A with 1UL</w:t>
            </w:r>
          </w:p>
        </w:tc>
      </w:tr>
      <w:tr w:rsidR="00D623BD" w14:paraId="52142B45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68034929" w14:textId="77777777" w:rsidR="00D623BD" w:rsidRDefault="00D623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611A895A" w14:textId="77777777" w:rsidR="00D623BD" w:rsidRDefault="00D623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623BD" w14:paraId="7AADB90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CCD48" w14:textId="77777777" w:rsidR="00D623B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DEC2D7B" w14:textId="115C7668" w:rsidR="00D623BD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117A4B">
                <w:rPr>
                  <w:noProof/>
                </w:rPr>
                <w:t>NTT DOCOMO INC.</w:t>
              </w:r>
            </w:fldSimple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89997EE" w14:textId="77777777" w:rsidR="00D623BD" w:rsidRDefault="00D623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76673E8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5B3A" w14:textId="46FADDBC" w:rsidR="00D623BD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117A4B">
                <w:rPr>
                  <w:noProof/>
                </w:rPr>
                <w:t>2024-05-</w:t>
              </w:r>
              <w:r w:rsidR="006940B6">
                <w:rPr>
                  <w:noProof/>
                </w:rPr>
                <w:t>23</w:t>
              </w:r>
            </w:fldSimple>
          </w:p>
        </w:tc>
      </w:tr>
    </w:tbl>
    <w:p w14:paraId="759F3BCB" w14:textId="77777777" w:rsidR="00D623BD" w:rsidRDefault="00D623B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D623BD" w14:paraId="26E9E256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C5D24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1FFD0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AC14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0F164C9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4F75F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912F26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71263" w14:textId="77777777">
        <w:tc>
          <w:tcPr>
            <w:tcW w:w="2226" w:type="dxa"/>
            <w:tcBorders>
              <w:left w:val="single" w:sz="4" w:space="0" w:color="auto"/>
            </w:tcBorders>
          </w:tcPr>
          <w:p w14:paraId="759CC851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1ABDCBC8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F70F9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2DDFEEF" w14:textId="77777777" w:rsidR="00D623B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8A080A" w14:textId="1D4D3609" w:rsidR="00D623BD" w:rsidRDefault="00DE4C7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63531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82C55E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3093DE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4997E66" w14:textId="77777777" w:rsidR="00D623BD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92C59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387C7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6CA72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6209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5147BF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7E983F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2477B7C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11C9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443810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A137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8A2E0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E62A39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DE38545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C7C9529" w14:textId="77777777" w:rsidR="00D623BD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7331B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4721ED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ED893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6EB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CB1025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92B897D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64656F5" w14:textId="77777777" w:rsidR="00D623BD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82A0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875EF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B135E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6EB8B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726246B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DB4D1B3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DD9C1E" w14:textId="77777777" w:rsidR="00D623BD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BAE771" w14:textId="25348356" w:rsidR="00D623BD" w:rsidRDefault="006B78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4DAAE7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A2130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07C0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2F809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3FF38F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6F9263" w14:textId="77777777" w:rsidR="00D623BD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4FA6D9" w14:textId="506A9DCC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C0A63B" w14:textId="77777777" w:rsidR="00D623BD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B5DF48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438953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6FE4EA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092216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117A649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17C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55C35421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F4A22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B4BD384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1C897B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1B9B54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22D6BC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94AF62" w14:textId="4332EA6C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190835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5CCFA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96A01E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7DF58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142D852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71B4E1" w14:textId="77777777" w:rsidR="00D623BD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34F59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BE0070" w14:textId="77777777" w:rsidR="00D623BD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3A215" w14:textId="13580827" w:rsidR="00D623BD" w:rsidRDefault="006B78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0DA77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37261DF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E53FF06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76B43B2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1910FE8D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C021681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05718724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C57808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53EB0DBE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B7B032B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9357DF6" w14:textId="33721B3D" w:rsidR="00117A4B" w:rsidRPr="006438ED" w:rsidRDefault="00DE4C75">
            <w:pPr>
              <w:pStyle w:val="CRCoverPage"/>
              <w:spacing w:after="0"/>
              <w:rPr>
                <w:bCs/>
                <w:caps/>
              </w:rPr>
            </w:pPr>
            <w:r>
              <w:t>CA_n78A-n79A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2E0B3A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6A4A742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F5A2619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70748B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2265DA6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54E38457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8F20B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6072D37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557B691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5103B8CF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16D5B8C4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DE955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68D2936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D623BD" w14:paraId="50D4037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0271D5A" w14:textId="77777777" w:rsidR="00D623B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79DC41C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2A794BC7" w14:textId="77777777" w:rsidR="00D623BD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5CD076" w14:textId="69B4853C" w:rsidR="004B34B8" w:rsidRPr="00124A5B" w:rsidRDefault="0000000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5F711" w14:textId="77777777" w:rsidR="00D623BD" w:rsidRDefault="00D623BD">
            <w:pPr>
              <w:pStyle w:val="CRCoverPage"/>
              <w:spacing w:after="0"/>
            </w:pPr>
          </w:p>
        </w:tc>
      </w:tr>
      <w:tr w:rsidR="00D623BD" w14:paraId="57D3D4B9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96DB14" w14:textId="77777777" w:rsidR="00D623BD" w:rsidRDefault="00D623B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665F7417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6F590DC" w14:textId="77777777" w:rsidR="00D623BD" w:rsidRDefault="00D623B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34773" w14:textId="77777777" w:rsidR="00D623BD" w:rsidRDefault="00D623B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8E69C" w14:textId="77777777" w:rsidR="00D623BD" w:rsidRDefault="00D623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3BA823A6" w14:textId="316DE9D4" w:rsidR="00D623BD" w:rsidRDefault="00D623BD" w:rsidP="00117A4B">
      <w:pPr>
        <w:pStyle w:val="CRCoverPage"/>
        <w:rPr>
          <w:i/>
          <w:iCs/>
          <w:color w:val="FF0000"/>
          <w:lang w:val="en-US"/>
        </w:rPr>
      </w:pPr>
    </w:p>
    <w:sectPr w:rsidR="00D623B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11230" w14:textId="77777777" w:rsidR="00FF32A1" w:rsidRDefault="00FF32A1">
      <w:pPr>
        <w:spacing w:after="0"/>
      </w:pPr>
      <w:r>
        <w:separator/>
      </w:r>
    </w:p>
  </w:endnote>
  <w:endnote w:type="continuationSeparator" w:id="0">
    <w:p w14:paraId="79EA1C5C" w14:textId="77777777" w:rsidR="00FF32A1" w:rsidRDefault="00FF32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575D5" w14:textId="77777777" w:rsidR="00D623BD" w:rsidRDefault="00000000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77B75" w14:textId="77777777" w:rsidR="00FF32A1" w:rsidRDefault="00FF32A1">
      <w:pPr>
        <w:spacing w:after="0"/>
      </w:pPr>
      <w:r>
        <w:separator/>
      </w:r>
    </w:p>
  </w:footnote>
  <w:footnote w:type="continuationSeparator" w:id="0">
    <w:p w14:paraId="4AC89628" w14:textId="77777777" w:rsidR="00FF32A1" w:rsidRDefault="00FF32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DDA2" w14:textId="77777777" w:rsidR="00D623BD" w:rsidRDefault="00D623BD">
    <w:pPr>
      <w:pStyle w:val="afe"/>
    </w:pPr>
  </w:p>
  <w:p w14:paraId="7F728689" w14:textId="77777777" w:rsidR="00D623BD" w:rsidRDefault="00D623BD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07803376">
    <w:abstractNumId w:val="3"/>
  </w:num>
  <w:num w:numId="2" w16cid:durableId="143470095">
    <w:abstractNumId w:val="5"/>
  </w:num>
  <w:num w:numId="3" w16cid:durableId="1565799876">
    <w:abstractNumId w:val="1"/>
  </w:num>
  <w:num w:numId="4" w16cid:durableId="1042173965">
    <w:abstractNumId w:val="4"/>
  </w:num>
  <w:num w:numId="5" w16cid:durableId="1669409018">
    <w:abstractNumId w:val="14"/>
  </w:num>
  <w:num w:numId="6" w16cid:durableId="26368655">
    <w:abstractNumId w:val="2"/>
  </w:num>
  <w:num w:numId="7" w16cid:durableId="603810003">
    <w:abstractNumId w:val="10"/>
  </w:num>
  <w:num w:numId="8" w16cid:durableId="604307935">
    <w:abstractNumId w:val="7"/>
  </w:num>
  <w:num w:numId="9" w16cid:durableId="1874684165">
    <w:abstractNumId w:val="13"/>
  </w:num>
  <w:num w:numId="10" w16cid:durableId="232014475">
    <w:abstractNumId w:val="15"/>
  </w:num>
  <w:num w:numId="11" w16cid:durableId="535198012">
    <w:abstractNumId w:val="16"/>
  </w:num>
  <w:num w:numId="12" w16cid:durableId="1065303192">
    <w:abstractNumId w:val="8"/>
  </w:num>
  <w:num w:numId="13" w16cid:durableId="173230306">
    <w:abstractNumId w:val="9"/>
  </w:num>
  <w:num w:numId="14" w16cid:durableId="1468813723">
    <w:abstractNumId w:val="6"/>
  </w:num>
  <w:num w:numId="15" w16cid:durableId="1566912419">
    <w:abstractNumId w:val="12"/>
  </w:num>
  <w:num w:numId="16" w16cid:durableId="1536581368">
    <w:abstractNumId w:val="0"/>
  </w:num>
  <w:num w:numId="17" w16cid:durableId="10043580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17A4B"/>
    <w:rsid w:val="001247D5"/>
    <w:rsid w:val="00124A5B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1DDC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34B8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38ED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0B6"/>
    <w:rsid w:val="00694E91"/>
    <w:rsid w:val="006A12FF"/>
    <w:rsid w:val="006B7860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2084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4FF2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771DA"/>
    <w:rsid w:val="00A81463"/>
    <w:rsid w:val="00A82346"/>
    <w:rsid w:val="00A862E2"/>
    <w:rsid w:val="00A873EC"/>
    <w:rsid w:val="00A904D1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D37C9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23BD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E4C75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10BE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32A1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9A9FD5E"/>
  <w15:docId w15:val="{ACE637DC-21A8-4C41-BEB5-D7EF7E53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6438E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84065-D631-415E-ABD5-1A27B2EC2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</Lines>
  <LinksUpToDate>false</LinksUpToDate>
  <Paragraphs>1</Paragraphs>
  <ScaleCrop>false</ScaleCrop>
  <CharactersWithSpaces>753</CharactersWithSpaces>
  <SharedDoc>false</SharedDoc>
  <HyperlinksChanged>false</HyperlinksChanged>
  <AppVersion>16.0000</AppVersion>
  <Characters>642</Characters>
  <Pages>1</Pages>
  <DocSecurity>0</DocSecurity>
  <Words>112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2024-06-05T06:55:00Z</dcterms:modified>
  <cp:keywords>&lt;keyword[, keyword, ]&gt;</cp:keywords>
  <dc:subject>&lt;Title 1; Title 2&gt; (Release 14 | 13 |12)</dc:subject>
  <dc:title>3GPP TS ab.cde</dc:title>
  <cp:lastPrinted>2020-02-05T15:54:00Z</cp:lastPrinted>
  <cp:lastModifiedBy>Syun Katou (加藤 駿)</cp:lastModifiedBy>
  <dcterms:created xsi:type="dcterms:W3CDTF">2022-09-02T09:30:00Z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ICV">
    <vt:lpwstr>0E48A09A0F85426BB08DC3A287E62574</vt:lpwstr>
  </property>
  <property fmtid="{D5CDD505-2E9C-101B-9397-08002B2CF9AE}" pid="4" name="KSOProductBuildVer">
    <vt:lpwstr>2052-11.8.2.12085</vt:lpwstr>
  </property>
</Properties>
</file>